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C4626" w14:textId="77777777" w:rsidR="001B164A" w:rsidRDefault="0004009F" w:rsidP="0071261D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4959E8EC" wp14:editId="04A70ECF">
            <wp:extent cx="2060778" cy="2143125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340" cy="214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BD36E" w14:textId="67DA858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723C0">
        <w:rPr>
          <w:color w:val="808080"/>
          <w:sz w:val="22"/>
          <w:szCs w:val="20"/>
        </w:rPr>
        <w:t>11/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050B0293" w14:textId="0519B5C3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36939">
        <w:rPr>
          <w:bCs/>
          <w:color w:val="808080"/>
          <w:sz w:val="16"/>
          <w:szCs w:val="16"/>
        </w:rPr>
        <w:t>11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220619B" w14:textId="465EAED0" w:rsidR="00436939" w:rsidRPr="005F1A6B" w:rsidRDefault="00436939" w:rsidP="00436939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C75F68">
        <w:rPr>
          <w:snapToGrid w:val="0"/>
          <w:sz w:val="18"/>
          <w:szCs w:val="18"/>
        </w:rPr>
        <w:t xml:space="preserve">Mit </w:t>
      </w:r>
      <w:r>
        <w:rPr>
          <w:snapToGrid w:val="0"/>
          <w:sz w:val="18"/>
          <w:szCs w:val="18"/>
        </w:rPr>
        <w:t xml:space="preserve">Stefan </w:t>
      </w:r>
      <w:proofErr w:type="spellStart"/>
      <w:r>
        <w:rPr>
          <w:snapToGrid w:val="0"/>
          <w:sz w:val="18"/>
          <w:szCs w:val="18"/>
        </w:rPr>
        <w:t>Grotzke</w:t>
      </w:r>
      <w:proofErr w:type="spellEnd"/>
      <w:r w:rsidRPr="00C75F68">
        <w:rPr>
          <w:snapToGrid w:val="0"/>
          <w:sz w:val="18"/>
          <w:szCs w:val="18"/>
        </w:rPr>
        <w:t xml:space="preserve"> hat Turck einen </w:t>
      </w:r>
      <w:r>
        <w:rPr>
          <w:snapToGrid w:val="0"/>
          <w:sz w:val="18"/>
          <w:szCs w:val="18"/>
        </w:rPr>
        <w:t xml:space="preserve">erfahren </w:t>
      </w:r>
      <w:r w:rsidRPr="00C75F68">
        <w:rPr>
          <w:snapToGrid w:val="0"/>
          <w:sz w:val="18"/>
          <w:szCs w:val="18"/>
        </w:rPr>
        <w:t xml:space="preserve">Experten </w:t>
      </w:r>
      <w:r>
        <w:rPr>
          <w:snapToGrid w:val="0"/>
          <w:sz w:val="18"/>
          <w:szCs w:val="18"/>
        </w:rPr>
        <w:t xml:space="preserve">für Produktion und SCM </w:t>
      </w:r>
      <w:r w:rsidRPr="00C75F68">
        <w:rPr>
          <w:snapToGrid w:val="0"/>
          <w:sz w:val="18"/>
          <w:szCs w:val="18"/>
        </w:rPr>
        <w:t>in die Geschäftsführung berufen</w:t>
      </w:r>
    </w:p>
    <w:p w14:paraId="31393C6A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7BCF7337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083F479" w14:textId="0C5239A7" w:rsidR="00B11DC3" w:rsidRDefault="00CF173A" w:rsidP="00B11DC3">
      <w:pPr>
        <w:framePr w:w="3345" w:h="851" w:hSpace="142" w:wrap="around" w:vAnchor="page" w:hAnchor="page" w:x="7939" w:y="7089" w:anchorLock="1"/>
        <w:rPr>
          <w:rStyle w:val="Hyperlink"/>
          <w:sz w:val="18"/>
          <w:szCs w:val="18"/>
        </w:rPr>
      </w:pPr>
      <w:hyperlink r:id="rId10" w:history="1">
        <w:r w:rsidRPr="00CF173A">
          <w:rPr>
            <w:rStyle w:val="Hyperlink"/>
            <w:sz w:val="18"/>
            <w:szCs w:val="18"/>
          </w:rPr>
          <w:t>https://www.turck.de/de/unternehmensmeldungen-2863_turckgruppe-ernennt-weiteren-geschaeftsfuehrer-44656.php</w:t>
        </w:r>
      </w:hyperlink>
    </w:p>
    <w:p w14:paraId="4146AA96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F0B142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711304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976D7C8" w14:textId="77777777" w:rsidR="00012BF2" w:rsidRPr="009723C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723C0">
        <w:rPr>
          <w:color w:val="808080"/>
          <w:sz w:val="16"/>
        </w:rPr>
        <w:t>Klaus Albers</w:t>
      </w:r>
    </w:p>
    <w:p w14:paraId="0F40FD62" w14:textId="77777777" w:rsidR="00012BF2" w:rsidRPr="009723C0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723C0">
        <w:rPr>
          <w:color w:val="808080"/>
          <w:sz w:val="16"/>
        </w:rPr>
        <w:t>Leiter Marketing Services &amp; Public Relations</w:t>
      </w:r>
    </w:p>
    <w:p w14:paraId="4B455764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7942CA">
        <w:rPr>
          <w:color w:val="808080"/>
          <w:sz w:val="16"/>
          <w:lang w:val="it-IT"/>
        </w:rPr>
        <w:t>Telefon</w:t>
      </w:r>
      <w:proofErr w:type="spellEnd"/>
      <w:r w:rsidRPr="007942CA">
        <w:rPr>
          <w:color w:val="808080"/>
          <w:sz w:val="16"/>
          <w:lang w:val="it-IT"/>
        </w:rPr>
        <w:t>: +49 208 4952-149</w:t>
      </w:r>
    </w:p>
    <w:p w14:paraId="3E367969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7942CA">
        <w:rPr>
          <w:color w:val="808080"/>
          <w:sz w:val="16"/>
          <w:lang w:val="it-IT"/>
        </w:rPr>
        <w:t xml:space="preserve">Mobil: +49 160 93950359 </w:t>
      </w:r>
    </w:p>
    <w:p w14:paraId="4ADC8211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7942CA">
        <w:rPr>
          <w:color w:val="808080"/>
          <w:sz w:val="16"/>
          <w:lang w:val="it-IT"/>
        </w:rPr>
        <w:t>Mail: klaus.albers@turck.com</w:t>
      </w:r>
    </w:p>
    <w:p w14:paraId="0876A69D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246288">
        <w:rPr>
          <w:color w:val="808080"/>
          <w:sz w:val="16"/>
          <w:lang w:val="en-US"/>
        </w:rPr>
        <w:t>Web: www.turck.</w:t>
      </w:r>
      <w:r w:rsidR="001B164A" w:rsidRPr="00246288">
        <w:rPr>
          <w:color w:val="808080"/>
          <w:sz w:val="16"/>
          <w:lang w:val="en-US"/>
        </w:rPr>
        <w:t>de/</w:t>
      </w:r>
      <w:r w:rsidRPr="00246288">
        <w:rPr>
          <w:color w:val="808080"/>
          <w:sz w:val="16"/>
          <w:lang w:val="en-US"/>
        </w:rPr>
        <w:t>presse</w:t>
      </w:r>
    </w:p>
    <w:p w14:paraId="4AE27FBE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E4B8A64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3090D85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246288">
        <w:rPr>
          <w:color w:val="808080"/>
          <w:sz w:val="16"/>
          <w:lang w:val="en-US"/>
        </w:rPr>
        <w:t>LESER-KONTAKT</w:t>
      </w:r>
    </w:p>
    <w:p w14:paraId="6D58966F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7A900879" w14:textId="77777777" w:rsidR="00012BF2" w:rsidRPr="0024628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246288">
        <w:rPr>
          <w:b/>
          <w:color w:val="808080"/>
          <w:sz w:val="16"/>
          <w:lang w:val="en-US"/>
        </w:rPr>
        <w:t>Deutschland</w:t>
      </w:r>
      <w:r w:rsidRPr="00246288">
        <w:rPr>
          <w:color w:val="808080"/>
          <w:sz w:val="16"/>
          <w:lang w:val="en-US"/>
        </w:rPr>
        <w:t>:</w:t>
      </w:r>
    </w:p>
    <w:p w14:paraId="02A1F6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46288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A75BAC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18B78C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4EA641C3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942CA">
        <w:rPr>
          <w:color w:val="808080"/>
          <w:sz w:val="16"/>
        </w:rPr>
        <w:t>Mail: more@turck.com</w:t>
      </w:r>
    </w:p>
    <w:p w14:paraId="5B35C841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942CA">
        <w:rPr>
          <w:color w:val="808080"/>
          <w:sz w:val="16"/>
        </w:rPr>
        <w:t>Web: www.turck.com</w:t>
      </w:r>
    </w:p>
    <w:p w14:paraId="39504D77" w14:textId="77777777" w:rsidR="00012BF2" w:rsidRPr="007942C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8B89EA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DAA5C8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BABAEC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145D1A6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2CAC2E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7A3D77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38D7E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63C689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6848D5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630314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1E0553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6326E6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7C1770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400F23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358B5D8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D44EA18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1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7D597A1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826A72C" w14:textId="6BE33063" w:rsidR="008520A0" w:rsidRPr="008520A0" w:rsidRDefault="00246288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Turck-Gruppe ernennt weiteren Geschäftsführer</w:t>
      </w:r>
    </w:p>
    <w:p w14:paraId="02F25C7F" w14:textId="156A5855" w:rsidR="009B5A50" w:rsidRPr="000B143A" w:rsidRDefault="009B5A50" w:rsidP="009B5A5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Stefan </w:t>
      </w:r>
      <w:proofErr w:type="spellStart"/>
      <w:r>
        <w:rPr>
          <w:iCs/>
          <w:sz w:val="18"/>
          <w:szCs w:val="18"/>
          <w:lang w:val="de-DE"/>
        </w:rPr>
        <w:t>Grotzke</w:t>
      </w:r>
      <w:proofErr w:type="spellEnd"/>
      <w:r>
        <w:rPr>
          <w:iCs/>
          <w:sz w:val="18"/>
          <w:szCs w:val="18"/>
          <w:lang w:val="de-DE"/>
        </w:rPr>
        <w:t xml:space="preserve"> zum Geschäftsführer der Turck Holding GmbH und der Werner Turck GmbH &amp; Co. KG bestellt</w:t>
      </w:r>
    </w:p>
    <w:p w14:paraId="7C0E432D" w14:textId="6323D3AF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890094">
        <w:rPr>
          <w:lang w:val="de-DE"/>
        </w:rPr>
        <w:t>1</w:t>
      </w:r>
      <w:r w:rsidR="00822972">
        <w:rPr>
          <w:lang w:val="de-DE"/>
        </w:rPr>
        <w:t>7</w:t>
      </w:r>
      <w:r w:rsidRPr="00193424">
        <w:rPr>
          <w:lang w:val="de-DE"/>
        </w:rPr>
        <w:t xml:space="preserve">. </w:t>
      </w:r>
      <w:r w:rsidR="009B5A50">
        <w:rPr>
          <w:lang w:val="de-DE"/>
        </w:rPr>
        <w:t>Oktober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9D4A9F">
        <w:rPr>
          <w:lang w:val="de-DE"/>
        </w:rPr>
        <w:t>2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9B5A50">
        <w:rPr>
          <w:lang w:val="de-DE"/>
        </w:rPr>
        <w:t>Stefan</w:t>
      </w:r>
      <w:r w:rsidR="009B5A50" w:rsidRPr="009B5A50">
        <w:rPr>
          <w:lang w:val="de-DE"/>
        </w:rPr>
        <w:t xml:space="preserve"> </w:t>
      </w:r>
      <w:proofErr w:type="spellStart"/>
      <w:r w:rsidR="009B5A50" w:rsidRPr="009B5A50">
        <w:rPr>
          <w:lang w:val="de-DE"/>
        </w:rPr>
        <w:t>Grotzke</w:t>
      </w:r>
      <w:proofErr w:type="spellEnd"/>
      <w:r w:rsidR="009B5A50">
        <w:rPr>
          <w:lang w:val="de-DE"/>
        </w:rPr>
        <w:t xml:space="preserve"> ist neuer </w:t>
      </w:r>
      <w:r w:rsidR="009B5A50" w:rsidRPr="009B5A50">
        <w:rPr>
          <w:lang w:val="de-DE"/>
        </w:rPr>
        <w:t xml:space="preserve">Geschäftsführer der Werner Turck GmbH &amp; Co. KG sowie der Turck Holding GmbH. Die Werner Turck GmbH &amp; Co. KG wird der 53-Jährige gemeinsam mit Dr. Michael Gürtner </w:t>
      </w:r>
      <w:r w:rsidR="008840CB">
        <w:rPr>
          <w:lang w:val="de-DE"/>
        </w:rPr>
        <w:t>führen</w:t>
      </w:r>
      <w:r w:rsidR="009B5A50" w:rsidRPr="009B5A50">
        <w:rPr>
          <w:lang w:val="de-DE"/>
        </w:rPr>
        <w:t xml:space="preserve">. In der Geschäftsführung der Turck Holding GmbH wird </w:t>
      </w:r>
      <w:proofErr w:type="spellStart"/>
      <w:r w:rsidR="009B5A50" w:rsidRPr="009B5A50">
        <w:rPr>
          <w:lang w:val="de-DE"/>
        </w:rPr>
        <w:t>Grotzke</w:t>
      </w:r>
      <w:proofErr w:type="spellEnd"/>
      <w:r w:rsidR="009B5A50" w:rsidRPr="009B5A50">
        <w:rPr>
          <w:lang w:val="de-DE"/>
        </w:rPr>
        <w:t xml:space="preserve"> die Ressorts Produktion </w:t>
      </w:r>
      <w:r w:rsidR="00436939">
        <w:rPr>
          <w:lang w:val="de-DE"/>
        </w:rPr>
        <w:t>&amp;</w:t>
      </w:r>
      <w:r w:rsidR="009B5A50" w:rsidRPr="009B5A50">
        <w:rPr>
          <w:lang w:val="de-DE"/>
        </w:rPr>
        <w:t xml:space="preserve"> Supply-Chain</w:t>
      </w:r>
      <w:r w:rsidR="00436939">
        <w:rPr>
          <w:lang w:val="de-DE"/>
        </w:rPr>
        <w:t>-</w:t>
      </w:r>
      <w:r w:rsidR="009B5A50" w:rsidRPr="009B5A50">
        <w:rPr>
          <w:lang w:val="de-DE"/>
        </w:rPr>
        <w:t xml:space="preserve">Management (SCM) übernehmen, während Gürtner weiterhin für die Ressorts Entwicklung &amp; IT verantwortlich ist. Die Geschäftsführer der Hans Turck GmbH &amp; Co. KG, Christian Wolf und Christian Pauli, </w:t>
      </w:r>
      <w:r w:rsidR="008840CB">
        <w:rPr>
          <w:lang w:val="de-DE"/>
        </w:rPr>
        <w:t>leiten</w:t>
      </w:r>
      <w:r w:rsidR="009B5A50" w:rsidRPr="009B5A50">
        <w:rPr>
          <w:lang w:val="de-DE"/>
        </w:rPr>
        <w:t xml:space="preserve"> in der Holding die Ressorts Vertrieb &amp; Marketing sowie Finanzen, Personal </w:t>
      </w:r>
      <w:r w:rsidR="00436939">
        <w:rPr>
          <w:lang w:val="de-DE"/>
        </w:rPr>
        <w:t>&amp;</w:t>
      </w:r>
      <w:r w:rsidR="009B5A50" w:rsidRPr="009B5A50">
        <w:rPr>
          <w:lang w:val="de-DE"/>
        </w:rPr>
        <w:t xml:space="preserve"> Recht.</w:t>
      </w:r>
    </w:p>
    <w:p w14:paraId="001DC117" w14:textId="77777777" w:rsidR="008840CB" w:rsidRDefault="008840C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782C05A" w14:textId="40B2E96D" w:rsidR="008840CB" w:rsidRDefault="008840CB" w:rsidP="008840C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840CB">
        <w:rPr>
          <w:lang w:val="de-DE"/>
        </w:rPr>
        <w:t xml:space="preserve">Stefan </w:t>
      </w:r>
      <w:proofErr w:type="spellStart"/>
      <w:r w:rsidRPr="008840CB">
        <w:rPr>
          <w:lang w:val="de-DE"/>
        </w:rPr>
        <w:t>Grotzke</w:t>
      </w:r>
      <w:proofErr w:type="spellEnd"/>
      <w:r w:rsidRPr="008840CB">
        <w:rPr>
          <w:lang w:val="de-DE"/>
        </w:rPr>
        <w:t xml:space="preserve"> verfügt über weitreichende, branchenübergreifende Erfahrung in den Bereichen Produktion und Supply</w:t>
      </w:r>
      <w:r w:rsidR="0081026F">
        <w:rPr>
          <w:lang w:val="de-DE"/>
        </w:rPr>
        <w:t>-</w:t>
      </w:r>
      <w:r w:rsidRPr="008840CB">
        <w:rPr>
          <w:lang w:val="de-DE"/>
        </w:rPr>
        <w:t>Chain</w:t>
      </w:r>
      <w:r w:rsidR="0081026F">
        <w:rPr>
          <w:lang w:val="de-DE"/>
        </w:rPr>
        <w:t>-</w:t>
      </w:r>
      <w:r w:rsidRPr="008840CB">
        <w:rPr>
          <w:lang w:val="de-DE"/>
        </w:rPr>
        <w:t xml:space="preserve">Management in internationalen Unternehmen. Nach seinem Studium der Fertigungstechnik und anschließendem Wirtschaftsstudium an der Fachhochschule Bielefeld verantwortete er bei </w:t>
      </w:r>
      <w:r w:rsidR="006D6AA1">
        <w:rPr>
          <w:lang w:val="de-DE"/>
        </w:rPr>
        <w:t>einem f</w:t>
      </w:r>
      <w:r w:rsidR="0081026F">
        <w:rPr>
          <w:lang w:val="de-DE"/>
        </w:rPr>
        <w:t>ü</w:t>
      </w:r>
      <w:r w:rsidR="006D6AA1">
        <w:rPr>
          <w:lang w:val="de-DE"/>
        </w:rPr>
        <w:t xml:space="preserve">hrenden Gase-Konzern </w:t>
      </w:r>
      <w:r w:rsidRPr="008840CB">
        <w:rPr>
          <w:lang w:val="de-DE"/>
        </w:rPr>
        <w:t>den Aufbau verschiedener Produktionsstätten im In- und Ausland.</w:t>
      </w:r>
      <w:r w:rsidR="006D6AA1">
        <w:rPr>
          <w:lang w:val="de-DE"/>
        </w:rPr>
        <w:t xml:space="preserve"> </w:t>
      </w:r>
      <w:r w:rsidR="0081026F">
        <w:rPr>
          <w:lang w:val="de-DE"/>
        </w:rPr>
        <w:t>Während der</w:t>
      </w:r>
      <w:r w:rsidRPr="008840CB">
        <w:rPr>
          <w:lang w:val="de-DE"/>
        </w:rPr>
        <w:t xml:space="preserve"> letzten vierzehn Jahre war Stefan </w:t>
      </w:r>
      <w:proofErr w:type="spellStart"/>
      <w:r w:rsidRPr="008840CB">
        <w:rPr>
          <w:lang w:val="de-DE"/>
        </w:rPr>
        <w:t>Grotzke</w:t>
      </w:r>
      <w:proofErr w:type="spellEnd"/>
      <w:r w:rsidRPr="008840CB">
        <w:rPr>
          <w:lang w:val="de-DE"/>
        </w:rPr>
        <w:t xml:space="preserve"> bei </w:t>
      </w:r>
      <w:proofErr w:type="spellStart"/>
      <w:r w:rsidRPr="008840CB">
        <w:rPr>
          <w:lang w:val="de-DE"/>
        </w:rPr>
        <w:t>Murrelektronik</w:t>
      </w:r>
      <w:proofErr w:type="spellEnd"/>
      <w:r w:rsidRPr="008840CB">
        <w:rPr>
          <w:lang w:val="de-DE"/>
        </w:rPr>
        <w:t xml:space="preserve"> als Geschäftsführer </w:t>
      </w:r>
      <w:proofErr w:type="spellStart"/>
      <w:r w:rsidRPr="008840CB">
        <w:rPr>
          <w:lang w:val="de-DE"/>
        </w:rPr>
        <w:t>Operations</w:t>
      </w:r>
      <w:proofErr w:type="spellEnd"/>
      <w:r w:rsidRPr="008840CB">
        <w:rPr>
          <w:lang w:val="de-DE"/>
        </w:rPr>
        <w:t xml:space="preserve"> verantwortlich für den Betrieb und die gesamte Supply</w:t>
      </w:r>
      <w:r w:rsidR="0081026F">
        <w:rPr>
          <w:lang w:val="de-DE"/>
        </w:rPr>
        <w:t>-</w:t>
      </w:r>
      <w:r w:rsidRPr="008840CB">
        <w:rPr>
          <w:lang w:val="de-DE"/>
        </w:rPr>
        <w:t>Chain der Produktionswerke.</w:t>
      </w:r>
    </w:p>
    <w:p w14:paraId="73C57236" w14:textId="77777777" w:rsidR="006D6AA1" w:rsidRDefault="006D6AA1" w:rsidP="008840CB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00C1DFA0" w14:textId="6C644E32" w:rsidR="008840CB" w:rsidRDefault="006D6AA1" w:rsidP="006D6AA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„</w:t>
      </w:r>
      <w:r w:rsidR="008840CB" w:rsidRPr="008840CB">
        <w:rPr>
          <w:lang w:val="de-DE"/>
        </w:rPr>
        <w:t xml:space="preserve">Wir sind fest davon überzeugt, dass Stefan </w:t>
      </w:r>
      <w:proofErr w:type="spellStart"/>
      <w:r w:rsidR="008840CB" w:rsidRPr="008840CB">
        <w:rPr>
          <w:lang w:val="de-DE"/>
        </w:rPr>
        <w:t>Grotzke</w:t>
      </w:r>
      <w:proofErr w:type="spellEnd"/>
      <w:r w:rsidR="008840CB" w:rsidRPr="008840CB">
        <w:rPr>
          <w:lang w:val="de-DE"/>
        </w:rPr>
        <w:t xml:space="preserve"> mit seinem einschlägigen Erfahrungsschatz in unserer Branche den erfolgreichen Weg der Turck-Gruppe nachhaltig unterstützen und die Optimierung der Produktions- und SCM-Prozesse weiter</w:t>
      </w:r>
      <w:r w:rsidRPr="006D6AA1">
        <w:rPr>
          <w:lang w:val="de-DE"/>
        </w:rPr>
        <w:t xml:space="preserve"> vorantreiben wird, um die Lieferperformance und damit die Wettbewerbsfähigkeit von Turck signifikant zu erhöhen</w:t>
      </w:r>
      <w:r>
        <w:rPr>
          <w:lang w:val="de-DE"/>
        </w:rPr>
        <w:t>“,</w:t>
      </w:r>
      <w:r w:rsidRPr="006D6AA1">
        <w:rPr>
          <w:lang w:val="de-DE"/>
        </w:rPr>
        <w:t xml:space="preserve"> </w:t>
      </w:r>
      <w:r w:rsidRPr="00C75F68">
        <w:rPr>
          <w:lang w:val="de-DE"/>
        </w:rPr>
        <w:t xml:space="preserve">sagt Hans Sondermann, Beiratsvorsitzender der Turck Holding GmbH. </w:t>
      </w:r>
      <w:r>
        <w:rPr>
          <w:lang w:val="de-DE"/>
        </w:rPr>
        <w:t>„G</w:t>
      </w:r>
      <w:r w:rsidRPr="006D6AA1">
        <w:rPr>
          <w:lang w:val="de-DE"/>
        </w:rPr>
        <w:t xml:space="preserve">emeinsam mit den drei weiteren Geschäftsführern </w:t>
      </w:r>
      <w:r>
        <w:rPr>
          <w:lang w:val="de-DE"/>
        </w:rPr>
        <w:t xml:space="preserve">wird Stefan </w:t>
      </w:r>
      <w:proofErr w:type="spellStart"/>
      <w:r>
        <w:rPr>
          <w:lang w:val="de-DE"/>
        </w:rPr>
        <w:t>Grotzke</w:t>
      </w:r>
      <w:proofErr w:type="spellEnd"/>
      <w:r>
        <w:rPr>
          <w:lang w:val="de-DE"/>
        </w:rPr>
        <w:t xml:space="preserve"> </w:t>
      </w:r>
      <w:r w:rsidRPr="006D6AA1">
        <w:rPr>
          <w:lang w:val="de-DE"/>
        </w:rPr>
        <w:t>maßgeblich zur positiven und nachhaltigen Geschäftsentwicklung der Turck-Gruppe beitragen.</w:t>
      </w:r>
      <w:r>
        <w:rPr>
          <w:lang w:val="de-DE"/>
        </w:rPr>
        <w:t>“</w:t>
      </w:r>
    </w:p>
    <w:p w14:paraId="4A340969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F3E4" w14:textId="77777777" w:rsidR="00750D03" w:rsidRDefault="00750D03">
      <w:r>
        <w:separator/>
      </w:r>
    </w:p>
  </w:endnote>
  <w:endnote w:type="continuationSeparator" w:id="0">
    <w:p w14:paraId="5D996855" w14:textId="77777777" w:rsidR="00750D03" w:rsidRDefault="0075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B238" w14:textId="77777777" w:rsidR="00750D03" w:rsidRDefault="00750D03">
      <w:r>
        <w:separator/>
      </w:r>
    </w:p>
  </w:footnote>
  <w:footnote w:type="continuationSeparator" w:id="0">
    <w:p w14:paraId="51C07FF6" w14:textId="77777777" w:rsidR="00750D03" w:rsidRDefault="00750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CDB35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5FD1705A" wp14:editId="00D027CF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826CAD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8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46288"/>
    <w:rsid w:val="002539A8"/>
    <w:rsid w:val="0025734C"/>
    <w:rsid w:val="00273D01"/>
    <w:rsid w:val="0028339C"/>
    <w:rsid w:val="002A0A68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338E2"/>
    <w:rsid w:val="00436939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6AA1"/>
    <w:rsid w:val="006D7FFB"/>
    <w:rsid w:val="00700928"/>
    <w:rsid w:val="007036FC"/>
    <w:rsid w:val="0070789B"/>
    <w:rsid w:val="0071261D"/>
    <w:rsid w:val="00750D03"/>
    <w:rsid w:val="00756F4E"/>
    <w:rsid w:val="00770FC4"/>
    <w:rsid w:val="00771651"/>
    <w:rsid w:val="00771B24"/>
    <w:rsid w:val="00773758"/>
    <w:rsid w:val="00790183"/>
    <w:rsid w:val="007942CA"/>
    <w:rsid w:val="007A2B6E"/>
    <w:rsid w:val="007E1092"/>
    <w:rsid w:val="007F7294"/>
    <w:rsid w:val="008031C9"/>
    <w:rsid w:val="0081026F"/>
    <w:rsid w:val="00822972"/>
    <w:rsid w:val="0082715E"/>
    <w:rsid w:val="008362D4"/>
    <w:rsid w:val="00840E5D"/>
    <w:rsid w:val="0085145A"/>
    <w:rsid w:val="008520A0"/>
    <w:rsid w:val="00866FD4"/>
    <w:rsid w:val="008674D6"/>
    <w:rsid w:val="00881C66"/>
    <w:rsid w:val="008840CB"/>
    <w:rsid w:val="00890094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723C0"/>
    <w:rsid w:val="00984D62"/>
    <w:rsid w:val="00996798"/>
    <w:rsid w:val="009A3D64"/>
    <w:rsid w:val="009A4005"/>
    <w:rsid w:val="009B1E75"/>
    <w:rsid w:val="009B49AC"/>
    <w:rsid w:val="009B5A50"/>
    <w:rsid w:val="009C5023"/>
    <w:rsid w:val="009D4A9F"/>
    <w:rsid w:val="009E330C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95958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243C"/>
    <w:rsid w:val="00C53B53"/>
    <w:rsid w:val="00C54489"/>
    <w:rsid w:val="00C7203C"/>
    <w:rsid w:val="00C92BDA"/>
    <w:rsid w:val="00C93825"/>
    <w:rsid w:val="00CA22F8"/>
    <w:rsid w:val="00CB4134"/>
    <w:rsid w:val="00CB55A3"/>
    <w:rsid w:val="00CD5CEA"/>
    <w:rsid w:val="00CE1144"/>
    <w:rsid w:val="00CE7FC3"/>
    <w:rsid w:val="00CF173A"/>
    <w:rsid w:val="00CF76B6"/>
    <w:rsid w:val="00D06133"/>
    <w:rsid w:val="00D21DEF"/>
    <w:rsid w:val="00D23908"/>
    <w:rsid w:val="00D4096F"/>
    <w:rsid w:val="00D65B43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537AE5"/>
  <w15:chartTrackingRefBased/>
  <w15:docId w15:val="{3C95F70E-9C93-41D3-9032-3BBA47B69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4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urck.de/press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turck.de/de/unternehmensmeldungen-2863_turckgruppe-ernennt-weiteren-geschaeftsfuehrer-44656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A1A79-C78C-4F3F-A78D-1B1DDC346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A7D25-E4CF-4AE8-9FBF-6312E870F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413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Dames, Simon</cp:lastModifiedBy>
  <cp:revision>7</cp:revision>
  <cp:lastPrinted>2015-10-13T16:45:00Z</cp:lastPrinted>
  <dcterms:created xsi:type="dcterms:W3CDTF">2022-10-13T07:33:00Z</dcterms:created>
  <dcterms:modified xsi:type="dcterms:W3CDTF">2022-10-17T13:02:00Z</dcterms:modified>
</cp:coreProperties>
</file>